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EBA" w:rsidRPr="004A1340" w:rsidRDefault="00B95EBA" w:rsidP="004A1340">
      <w:pPr>
        <w:pStyle w:val="ListParagraph"/>
        <w:spacing w:line="360" w:lineRule="auto"/>
        <w:jc w:val="right"/>
        <w:rPr>
          <w:rFonts w:ascii="Arial" w:hAnsi="Arial" w:cs="Arial"/>
          <w:color w:val="000000"/>
        </w:rPr>
      </w:pPr>
      <w:r w:rsidRPr="004A1340">
        <w:rPr>
          <w:rFonts w:ascii="Arial" w:hAnsi="Arial" w:cs="Arial"/>
          <w:color w:val="000000"/>
        </w:rPr>
        <w:t>Załącznik nr 7 do SIWZ</w:t>
      </w:r>
    </w:p>
    <w:p w:rsidR="00B95EBA" w:rsidRPr="009C090C" w:rsidRDefault="00B95EBA" w:rsidP="00824CAF">
      <w:pPr>
        <w:pStyle w:val="ListParagraph"/>
        <w:spacing w:line="360" w:lineRule="auto"/>
        <w:jc w:val="center"/>
        <w:rPr>
          <w:rFonts w:ascii="Times New Roman" w:hAnsi="Times New Roman"/>
          <w:b/>
          <w:color w:val="000000"/>
        </w:rPr>
      </w:pPr>
      <w:r w:rsidRPr="009C090C">
        <w:rPr>
          <w:rFonts w:ascii="Times New Roman" w:hAnsi="Times New Roman"/>
          <w:b/>
          <w:color w:val="000000"/>
        </w:rPr>
        <w:t>OPIS PRZEDMIOTU ZAMÓWIENIA</w:t>
      </w:r>
    </w:p>
    <w:p w:rsidR="00B95EBA" w:rsidRPr="009C090C" w:rsidRDefault="00B95EBA" w:rsidP="00824CAF">
      <w:pPr>
        <w:pStyle w:val="ListParagraph"/>
        <w:spacing w:line="360" w:lineRule="auto"/>
        <w:rPr>
          <w:rFonts w:ascii="Times New Roman" w:hAnsi="Times New Roman"/>
          <w:color w:val="000000"/>
        </w:rPr>
      </w:pPr>
    </w:p>
    <w:p w:rsidR="00B95EBA" w:rsidRPr="009C090C" w:rsidRDefault="00B95EBA" w:rsidP="00824CAF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</w:rPr>
      </w:pPr>
      <w:r w:rsidRPr="009C090C">
        <w:rPr>
          <w:rFonts w:ascii="Times New Roman" w:hAnsi="Times New Roman"/>
          <w:color w:val="000000"/>
        </w:rPr>
        <w:t>Przedmiotem zamówienia jest</w:t>
      </w:r>
      <w:r w:rsidRPr="009C090C">
        <w:rPr>
          <w:rFonts w:ascii="Times New Roman" w:hAnsi="Times New Roman"/>
        </w:rPr>
        <w:t xml:space="preserve"> świadczenie usługi transportowej w ramach projektu „</w:t>
      </w:r>
      <w:r w:rsidRPr="009C090C">
        <w:rPr>
          <w:rFonts w:ascii="Times New Roman" w:hAnsi="Times New Roman"/>
          <w:b/>
          <w:w w:val="90"/>
          <w:lang w:eastAsia="pl-PL"/>
        </w:rPr>
        <w:t>Akademia Kreatywności – pomysł, potencjał, przedsiębiorc</w:t>
      </w:r>
      <w:r>
        <w:rPr>
          <w:rFonts w:ascii="Times New Roman" w:hAnsi="Times New Roman"/>
          <w:b/>
          <w:w w:val="90"/>
          <w:lang w:eastAsia="pl-PL"/>
        </w:rPr>
        <w:t>a</w:t>
      </w:r>
      <w:r w:rsidRPr="009C090C">
        <w:rPr>
          <w:rFonts w:ascii="Times New Roman" w:hAnsi="Times New Roman"/>
        </w:rPr>
        <w:t>" współfinansowanego ze środków Unii Europejskiej w ramach Europejskiego Funduszu Społecznego</w:t>
      </w:r>
      <w:r w:rsidRPr="009C090C">
        <w:rPr>
          <w:rFonts w:ascii="Times New Roman" w:hAnsi="Times New Roman"/>
          <w:color w:val="000000"/>
        </w:rPr>
        <w:t>.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</w:rPr>
      </w:pPr>
      <w:r w:rsidRPr="009C090C">
        <w:rPr>
          <w:rFonts w:ascii="Times New Roman" w:hAnsi="Times New Roman"/>
          <w:color w:val="000000"/>
        </w:rPr>
        <w:t>W ramach zamówienia Wykonawca zrealizuje usługę określoną w opisie przedmiotu zamówienia dla liczby 44 osób (40 uczniów szkoły średniej + 4 dorosłe osoby opieki).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b/>
          <w:color w:val="000000"/>
        </w:rPr>
      </w:pPr>
      <w:r w:rsidRPr="009C090C">
        <w:rPr>
          <w:rFonts w:ascii="Times New Roman" w:hAnsi="Times New Roman"/>
          <w:color w:val="000000"/>
        </w:rPr>
        <w:t>Przedmiot</w:t>
      </w:r>
      <w:r>
        <w:rPr>
          <w:rFonts w:ascii="Times New Roman" w:hAnsi="Times New Roman"/>
          <w:color w:val="000000"/>
        </w:rPr>
        <w:t>em</w:t>
      </w:r>
      <w:r w:rsidRPr="009C090C">
        <w:rPr>
          <w:rFonts w:ascii="Times New Roman" w:hAnsi="Times New Roman"/>
          <w:color w:val="000000"/>
        </w:rPr>
        <w:t xml:space="preserve"> zamówienia</w:t>
      </w:r>
      <w:r>
        <w:rPr>
          <w:rFonts w:ascii="Times New Roman" w:hAnsi="Times New Roman"/>
          <w:color w:val="000000"/>
        </w:rPr>
        <w:t xml:space="preserve"> jest</w:t>
      </w:r>
      <w:r w:rsidRPr="009C090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świadczenie usług transportowych: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b/>
          <w:color w:val="000000"/>
        </w:rPr>
      </w:pPr>
      <w:r w:rsidRPr="009C090C">
        <w:rPr>
          <w:rFonts w:ascii="Times New Roman" w:hAnsi="Times New Roman"/>
          <w:color w:val="000000"/>
        </w:rPr>
        <w:t>Przedmiot</w:t>
      </w:r>
      <w:r>
        <w:rPr>
          <w:rFonts w:ascii="Times New Roman" w:hAnsi="Times New Roman"/>
          <w:color w:val="000000"/>
        </w:rPr>
        <w:t>em</w:t>
      </w:r>
      <w:r w:rsidRPr="009C090C">
        <w:rPr>
          <w:rFonts w:ascii="Times New Roman" w:hAnsi="Times New Roman"/>
          <w:color w:val="000000"/>
        </w:rPr>
        <w:t xml:space="preserve"> zamówienia</w:t>
      </w:r>
      <w:r>
        <w:rPr>
          <w:rFonts w:ascii="Times New Roman" w:hAnsi="Times New Roman"/>
          <w:color w:val="000000"/>
        </w:rPr>
        <w:t xml:space="preserve"> jest</w:t>
      </w:r>
      <w:r w:rsidRPr="009C090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świadczenie usług transportowych:</w:t>
      </w:r>
    </w:p>
    <w:p w:rsidR="00B95EBA" w:rsidRPr="009C090C" w:rsidRDefault="00B95EBA" w:rsidP="00824CAF">
      <w:pPr>
        <w:pStyle w:val="ListParagraph"/>
        <w:numPr>
          <w:ilvl w:val="0"/>
          <w:numId w:val="4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Pr="009C090C">
        <w:rPr>
          <w:rFonts w:ascii="Times New Roman" w:hAnsi="Times New Roman"/>
          <w:b/>
        </w:rPr>
        <w:t xml:space="preserve"> przejazdów</w:t>
      </w:r>
      <w:r w:rsidRPr="009C090C">
        <w:rPr>
          <w:rFonts w:ascii="Times New Roman" w:hAnsi="Times New Roman"/>
        </w:rPr>
        <w:t xml:space="preserve"> na trasie I</w:t>
      </w:r>
      <w:r w:rsidRPr="009C090C">
        <w:rPr>
          <w:rFonts w:ascii="Times New Roman" w:hAnsi="Times New Roman"/>
          <w:color w:val="000000"/>
        </w:rPr>
        <w:t>:</w:t>
      </w:r>
    </w:p>
    <w:p w:rsidR="00B95EBA" w:rsidRDefault="00B95EBA" w:rsidP="00824CAF">
      <w:pPr>
        <w:pStyle w:val="ListParagraph"/>
        <w:spacing w:line="360" w:lineRule="auto"/>
        <w:rPr>
          <w:rFonts w:ascii="Times New Roman" w:hAnsi="Times New Roman"/>
          <w:color w:val="000000"/>
        </w:rPr>
      </w:pPr>
      <w:r w:rsidRPr="009C090C">
        <w:rPr>
          <w:rFonts w:ascii="Times New Roman" w:hAnsi="Times New Roman"/>
          <w:color w:val="000000"/>
        </w:rPr>
        <w:t xml:space="preserve">Tarnów, III LO (III Liceum Ogólnokształcące im. Adama Mickiewicza w Tarnowie, ul. </w:t>
      </w:r>
      <w:r w:rsidRPr="009C090C">
        <w:rPr>
          <w:rStyle w:val="lrzxr"/>
          <w:rFonts w:ascii="Times New Roman" w:hAnsi="Times New Roman"/>
          <w:color w:val="000000"/>
        </w:rPr>
        <w:t>Brodzińskiego 6, Tarnów</w:t>
      </w:r>
      <w:r w:rsidRPr="009C090C">
        <w:rPr>
          <w:rFonts w:ascii="Times New Roman" w:hAnsi="Times New Roman"/>
          <w:color w:val="000000"/>
        </w:rPr>
        <w:t xml:space="preserve">) – Kraków (Uniwersytet Ekonomiczny w Krakowie, ul. Rakowicka 27, Kraków) – Tarnów, III LO (III Liceum Ogólnokształcące im. Adama Mickiewicza w Tarnowie, ul. </w:t>
      </w:r>
      <w:r w:rsidRPr="009C090C">
        <w:rPr>
          <w:rStyle w:val="lrzxr"/>
          <w:rFonts w:ascii="Times New Roman" w:hAnsi="Times New Roman"/>
          <w:color w:val="000000"/>
        </w:rPr>
        <w:t>Brodzińskiego 6, Tarnów</w:t>
      </w:r>
      <w:r w:rsidRPr="009C090C"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</w:rPr>
        <w:t>,</w:t>
      </w:r>
    </w:p>
    <w:p w:rsidR="00B95EBA" w:rsidRPr="007729E9" w:rsidRDefault="00B95EBA" w:rsidP="00824CAF">
      <w:pPr>
        <w:pStyle w:val="ListParagraph"/>
        <w:numPr>
          <w:ilvl w:val="0"/>
          <w:numId w:val="44"/>
        </w:numPr>
        <w:spacing w:line="360" w:lineRule="auto"/>
        <w:rPr>
          <w:rFonts w:ascii="Times New Roman" w:hAnsi="Times New Roman"/>
        </w:rPr>
      </w:pPr>
      <w:r w:rsidRPr="009C090C">
        <w:rPr>
          <w:rFonts w:ascii="Times New Roman" w:hAnsi="Times New Roman"/>
          <w:color w:val="000000"/>
        </w:rPr>
        <w:t xml:space="preserve"> </w:t>
      </w:r>
      <w:r w:rsidRPr="007729E9">
        <w:rPr>
          <w:rFonts w:ascii="Times New Roman" w:hAnsi="Times New Roman"/>
          <w:b/>
        </w:rPr>
        <w:t>9 przejazdów</w:t>
      </w:r>
      <w:r w:rsidRPr="007729E9">
        <w:rPr>
          <w:rFonts w:ascii="Times New Roman" w:hAnsi="Times New Roman"/>
        </w:rPr>
        <w:t xml:space="preserve"> na trasie</w:t>
      </w:r>
      <w:r w:rsidRPr="009C090C">
        <w:rPr>
          <w:rFonts w:ascii="Times New Roman" w:hAnsi="Times New Roman"/>
        </w:rPr>
        <w:t xml:space="preserve"> II</w:t>
      </w:r>
      <w:r w:rsidRPr="007729E9">
        <w:rPr>
          <w:rFonts w:ascii="Times New Roman" w:hAnsi="Times New Roman"/>
        </w:rPr>
        <w:t>:</w:t>
      </w:r>
    </w:p>
    <w:p w:rsidR="00B95EBA" w:rsidRDefault="00B95EBA" w:rsidP="00824CAF">
      <w:pPr>
        <w:pStyle w:val="ListParagraph"/>
        <w:spacing w:line="360" w:lineRule="auto"/>
        <w:ind w:left="709"/>
        <w:rPr>
          <w:rFonts w:ascii="Times New Roman" w:hAnsi="Times New Roman"/>
          <w:color w:val="000000"/>
          <w:shd w:val="clear" w:color="auto" w:fill="FFFFFF"/>
        </w:rPr>
      </w:pPr>
      <w:r w:rsidRPr="009C090C">
        <w:rPr>
          <w:rFonts w:ascii="Times New Roman" w:hAnsi="Times New Roman"/>
          <w:color w:val="000000"/>
        </w:rPr>
        <w:t>Tarnów</w:t>
      </w:r>
      <w:r>
        <w:rPr>
          <w:rFonts w:ascii="Times New Roman" w:hAnsi="Times New Roman"/>
          <w:color w:val="000000"/>
        </w:rPr>
        <w:t xml:space="preserve">, IV LO </w:t>
      </w:r>
      <w:r w:rsidRPr="009C090C">
        <w:rPr>
          <w:rFonts w:ascii="Times New Roman" w:hAnsi="Times New Roman"/>
          <w:color w:val="000000"/>
        </w:rPr>
        <w:t>(IV Liceum Ogólnokształcące, ul. Norwida 22, Tarnów)</w:t>
      </w:r>
      <w:r w:rsidRPr="009C090C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9C090C">
        <w:rPr>
          <w:rFonts w:ascii="Times New Roman" w:hAnsi="Times New Roman"/>
          <w:color w:val="000000"/>
        </w:rPr>
        <w:t xml:space="preserve">– </w:t>
      </w:r>
      <w:r w:rsidRPr="009C090C">
        <w:rPr>
          <w:rFonts w:ascii="Times New Roman" w:hAnsi="Times New Roman"/>
        </w:rPr>
        <w:t>Kraków (Uniwersytet Ekonomiczny w Krakowie, ul. Rakowicka 27, Kraków)</w:t>
      </w:r>
      <w:r w:rsidRPr="009C090C">
        <w:rPr>
          <w:rFonts w:ascii="Times New Roman" w:hAnsi="Times New Roman"/>
          <w:color w:val="FF0000"/>
        </w:rPr>
        <w:t xml:space="preserve"> </w:t>
      </w:r>
      <w:r w:rsidRPr="009C090C">
        <w:rPr>
          <w:rFonts w:ascii="Times New Roman" w:hAnsi="Times New Roman"/>
          <w:color w:val="000000"/>
        </w:rPr>
        <w:t>–</w:t>
      </w:r>
      <w:r w:rsidRPr="009C090C">
        <w:rPr>
          <w:rFonts w:ascii="Times New Roman" w:hAnsi="Times New Roman"/>
        </w:rPr>
        <w:t xml:space="preserve"> </w:t>
      </w:r>
      <w:r w:rsidRPr="009C090C">
        <w:rPr>
          <w:rFonts w:ascii="Times New Roman" w:hAnsi="Times New Roman"/>
          <w:color w:val="000000"/>
        </w:rPr>
        <w:t>Tarnów</w:t>
      </w:r>
      <w:r>
        <w:rPr>
          <w:rFonts w:ascii="Times New Roman" w:hAnsi="Times New Roman"/>
          <w:color w:val="000000"/>
        </w:rPr>
        <w:t>, IV LO</w:t>
      </w:r>
      <w:r w:rsidRPr="009C090C">
        <w:rPr>
          <w:rFonts w:ascii="Times New Roman" w:hAnsi="Times New Roman"/>
          <w:color w:val="000000"/>
        </w:rPr>
        <w:t xml:space="preserve"> (IV Liceum Ogólnokształcące, ul. Norwida 22, Tarnów)</w:t>
      </w:r>
      <w:r>
        <w:rPr>
          <w:rFonts w:ascii="Times New Roman" w:hAnsi="Times New Roman"/>
          <w:color w:val="000000"/>
          <w:shd w:val="clear" w:color="auto" w:fill="FFFFFF"/>
        </w:rPr>
        <w:t>,</w:t>
      </w:r>
    </w:p>
    <w:p w:rsidR="00B95EBA" w:rsidRDefault="00B95EBA" w:rsidP="00824CAF">
      <w:pPr>
        <w:pStyle w:val="Default"/>
        <w:numPr>
          <w:ilvl w:val="0"/>
          <w:numId w:val="44"/>
        </w:numPr>
        <w:spacing w:after="8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</w:t>
      </w:r>
      <w:r w:rsidRPr="00E21D76">
        <w:rPr>
          <w:rFonts w:ascii="Times New Roman" w:hAnsi="Times New Roman" w:cs="Times New Roman"/>
          <w:b/>
          <w:sz w:val="22"/>
          <w:szCs w:val="22"/>
        </w:rPr>
        <w:t xml:space="preserve"> przejazdów</w:t>
      </w:r>
      <w:r w:rsidRPr="00E21D76">
        <w:rPr>
          <w:rFonts w:ascii="Times New Roman" w:hAnsi="Times New Roman" w:cs="Times New Roman"/>
          <w:sz w:val="22"/>
          <w:szCs w:val="22"/>
        </w:rPr>
        <w:t xml:space="preserve"> na trasie </w:t>
      </w:r>
      <w:r>
        <w:rPr>
          <w:rFonts w:ascii="Times New Roman" w:hAnsi="Times New Roman" w:cs="Times New Roman"/>
          <w:sz w:val="22"/>
          <w:szCs w:val="22"/>
        </w:rPr>
        <w:t>III:</w:t>
      </w:r>
    </w:p>
    <w:p w:rsidR="00B95EBA" w:rsidRPr="00E21D76" w:rsidRDefault="00B95EBA" w:rsidP="00824CAF">
      <w:pPr>
        <w:pStyle w:val="Default"/>
        <w:spacing w:after="80" w:line="360" w:lineRule="auto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E21D76">
        <w:rPr>
          <w:rFonts w:ascii="Times New Roman" w:hAnsi="Times New Roman" w:cs="Times New Roman"/>
          <w:sz w:val="22"/>
          <w:szCs w:val="22"/>
        </w:rPr>
        <w:t>Tuchów (Liceum Ogólnokształcące im. Mikołaja Kopernika w Tuchowie, Adres: Jana Pawła II 10, Tuchów) – Kraków (Uniwersytet Ekonomiczny w Krakowie, ul. Rakowicka 27, Kraków) –  Tuchów (Liceum Ogólnokształcące im. Mikołaja Kopernika w Tuchowie, ul.  Jana Pawła II 10, Tuchów)</w:t>
      </w:r>
    </w:p>
    <w:p w:rsidR="00B95EBA" w:rsidRPr="009C090C" w:rsidRDefault="00B95EBA" w:rsidP="00824CAF">
      <w:pPr>
        <w:pStyle w:val="ListParagraph"/>
        <w:spacing w:line="360" w:lineRule="auto"/>
        <w:ind w:left="1080"/>
        <w:rPr>
          <w:rFonts w:ascii="Times New Roman" w:hAnsi="Times New Roman"/>
          <w:color w:val="000000"/>
          <w:shd w:val="clear" w:color="auto" w:fill="FFFFFF"/>
        </w:rPr>
      </w:pPr>
    </w:p>
    <w:p w:rsidR="00B95EBA" w:rsidRPr="00AA68A1" w:rsidRDefault="00B95EBA" w:rsidP="00824CAF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G</w:t>
      </w:r>
      <w:r w:rsidRPr="00AA68A1">
        <w:rPr>
          <w:rFonts w:ascii="Times New Roman" w:hAnsi="Times New Roman"/>
          <w:color w:val="000000"/>
        </w:rPr>
        <w:t xml:space="preserve">odziny wykonania transportu na poszczególnych trasach – </w:t>
      </w:r>
      <w:r w:rsidRPr="00AA68A1">
        <w:rPr>
          <w:rFonts w:ascii="Times New Roman" w:hAnsi="Times New Roman"/>
          <w:b/>
          <w:color w:val="000000"/>
        </w:rPr>
        <w:t>rozkład jazdy</w:t>
      </w:r>
      <w:r w:rsidRPr="00AA68A1">
        <w:rPr>
          <w:rFonts w:ascii="Times New Roman" w:hAnsi="Times New Roman"/>
          <w:color w:val="000000"/>
        </w:rPr>
        <w:t xml:space="preserve">: </w:t>
      </w:r>
    </w:p>
    <w:p w:rsidR="00B95EBA" w:rsidRPr="007729E9" w:rsidRDefault="00B95EBA" w:rsidP="00824CAF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G</w:t>
      </w:r>
      <w:r w:rsidRPr="007729E9">
        <w:rPr>
          <w:rFonts w:ascii="Times New Roman" w:hAnsi="Times New Roman"/>
          <w:color w:val="000000"/>
        </w:rPr>
        <w:t xml:space="preserve">odziny wykonania transportu na poszczególnych trasach – </w:t>
      </w:r>
      <w:r w:rsidRPr="007729E9">
        <w:rPr>
          <w:rFonts w:ascii="Times New Roman" w:hAnsi="Times New Roman"/>
          <w:b/>
          <w:color w:val="000000"/>
        </w:rPr>
        <w:t>rozkład jazdy</w:t>
      </w:r>
      <w:r w:rsidRPr="007729E9">
        <w:rPr>
          <w:rFonts w:ascii="Times New Roman" w:hAnsi="Times New Roman"/>
          <w:color w:val="000000"/>
        </w:rPr>
        <w:t xml:space="preserve">: </w:t>
      </w:r>
    </w:p>
    <w:p w:rsidR="00B95EBA" w:rsidRPr="009C090C" w:rsidRDefault="00B95EBA" w:rsidP="00824CAF">
      <w:pPr>
        <w:pStyle w:val="ListParagraph"/>
        <w:spacing w:line="360" w:lineRule="auto"/>
        <w:rPr>
          <w:rFonts w:ascii="Times New Roman" w:hAnsi="Times New Roman"/>
          <w:color w:val="000000"/>
        </w:rPr>
      </w:pPr>
      <w:r w:rsidRPr="007729E9">
        <w:rPr>
          <w:rFonts w:ascii="Times New Roman" w:hAnsi="Times New Roman"/>
          <w:b/>
          <w:bCs/>
          <w:color w:val="000000"/>
        </w:rPr>
        <w:t>Trasa I</w:t>
      </w:r>
      <w:r w:rsidRPr="009C090C">
        <w:rPr>
          <w:rFonts w:ascii="Times New Roman" w:hAnsi="Times New Roman"/>
          <w:color w:val="000000"/>
        </w:rPr>
        <w:t xml:space="preserve"> -  Tarnów,</w:t>
      </w:r>
      <w:r>
        <w:rPr>
          <w:rFonts w:ascii="Times New Roman" w:hAnsi="Times New Roman"/>
          <w:color w:val="000000"/>
        </w:rPr>
        <w:t xml:space="preserve"> III LO (wyjazd o godzinie: 7:45</w:t>
      </w:r>
      <w:r w:rsidRPr="009C090C">
        <w:rPr>
          <w:rFonts w:ascii="Times New Roman" w:hAnsi="Times New Roman"/>
          <w:color w:val="000000"/>
        </w:rPr>
        <w:t xml:space="preserve">) – Kraków (wyjazd o godzinie: 16:30) </w:t>
      </w:r>
    </w:p>
    <w:p w:rsidR="00B95EBA" w:rsidRDefault="00B95EBA" w:rsidP="00824CAF">
      <w:pPr>
        <w:pStyle w:val="ListParagraph"/>
        <w:spacing w:line="360" w:lineRule="auto"/>
        <w:rPr>
          <w:rFonts w:ascii="Times New Roman" w:hAnsi="Times New Roman"/>
          <w:color w:val="000000"/>
        </w:rPr>
      </w:pPr>
      <w:r w:rsidRPr="007729E9">
        <w:rPr>
          <w:rFonts w:ascii="Times New Roman" w:hAnsi="Times New Roman"/>
          <w:b/>
          <w:bCs/>
          <w:color w:val="000000"/>
        </w:rPr>
        <w:t>Trasa II</w:t>
      </w:r>
      <w:r w:rsidRPr="009C090C">
        <w:rPr>
          <w:rFonts w:ascii="Times New Roman" w:hAnsi="Times New Roman"/>
          <w:color w:val="000000"/>
        </w:rPr>
        <w:t xml:space="preserve"> - Tarnów</w:t>
      </w:r>
      <w:r>
        <w:rPr>
          <w:rFonts w:ascii="Times New Roman" w:hAnsi="Times New Roman"/>
          <w:color w:val="000000"/>
        </w:rPr>
        <w:t xml:space="preserve">, IV LO (wyjazd o godzinie: 7:45) </w:t>
      </w:r>
      <w:r w:rsidRPr="009C090C">
        <w:rPr>
          <w:rFonts w:ascii="Times New Roman" w:hAnsi="Times New Roman"/>
          <w:color w:val="000000"/>
        </w:rPr>
        <w:t xml:space="preserve">– Kraków (wyjazd o godzinie: 16:30) </w:t>
      </w:r>
    </w:p>
    <w:p w:rsidR="00B95EBA" w:rsidRDefault="00B95EBA" w:rsidP="00824CAF">
      <w:pPr>
        <w:pStyle w:val="ListParagrap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Trasa III </w:t>
      </w:r>
      <w:r w:rsidRPr="007729E9"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 xml:space="preserve"> </w:t>
      </w:r>
      <w:r w:rsidRPr="009C090C">
        <w:rPr>
          <w:rFonts w:ascii="Times New Roman" w:hAnsi="Times New Roman"/>
          <w:color w:val="000000"/>
        </w:rPr>
        <w:t>Tuchów LO (wyjazd o godzinie: 7:30) – Kraków (wyjazd o godzinie: 16:30)</w:t>
      </w:r>
    </w:p>
    <w:p w:rsidR="00B95EBA" w:rsidRPr="009C090C" w:rsidRDefault="00B95EBA" w:rsidP="00824CAF">
      <w:pPr>
        <w:pStyle w:val="ListParagraph"/>
        <w:spacing w:line="360" w:lineRule="auto"/>
        <w:rPr>
          <w:rFonts w:ascii="Times New Roman" w:hAnsi="Times New Roman"/>
          <w:color w:val="000000"/>
        </w:rPr>
      </w:pPr>
    </w:p>
    <w:p w:rsidR="00B95EBA" w:rsidRPr="00AA68A1" w:rsidRDefault="00B95EBA" w:rsidP="00824CAF">
      <w:pPr>
        <w:pStyle w:val="ListParagraph"/>
        <w:numPr>
          <w:ilvl w:val="0"/>
          <w:numId w:val="43"/>
        </w:numPr>
        <w:spacing w:line="360" w:lineRule="auto"/>
        <w:rPr>
          <w:rFonts w:ascii="Times New Roman" w:hAnsi="Times New Roman"/>
          <w:color w:val="000000"/>
        </w:rPr>
      </w:pPr>
      <w:r w:rsidRPr="009C090C">
        <w:rPr>
          <w:rFonts w:ascii="Times New Roman" w:hAnsi="Times New Roman"/>
          <w:color w:val="000000"/>
        </w:rPr>
        <w:t xml:space="preserve">Wykonawca wykona każdorazowy transport przy pomocy </w:t>
      </w:r>
      <w:r w:rsidRPr="00AA68A1">
        <w:rPr>
          <w:rFonts w:ascii="Times New Roman" w:hAnsi="Times New Roman"/>
          <w:color w:val="000000"/>
        </w:rPr>
        <w:t>pojazd</w:t>
      </w:r>
      <w:r>
        <w:rPr>
          <w:rFonts w:ascii="Times New Roman" w:hAnsi="Times New Roman"/>
          <w:color w:val="000000"/>
        </w:rPr>
        <w:t>u</w:t>
      </w:r>
      <w:r w:rsidRPr="00AA68A1">
        <w:rPr>
          <w:rFonts w:ascii="Times New Roman" w:hAnsi="Times New Roman"/>
          <w:color w:val="000000"/>
        </w:rPr>
        <w:t xml:space="preserve"> umożliwiając</w:t>
      </w:r>
      <w:r>
        <w:rPr>
          <w:rFonts w:ascii="Times New Roman" w:hAnsi="Times New Roman"/>
          <w:color w:val="000000"/>
        </w:rPr>
        <w:t>ego</w:t>
      </w:r>
      <w:r w:rsidRPr="00AA68A1">
        <w:rPr>
          <w:rFonts w:ascii="Times New Roman" w:hAnsi="Times New Roman"/>
          <w:color w:val="000000"/>
        </w:rPr>
        <w:t xml:space="preserve"> jednorazowy przewóz 4</w:t>
      </w:r>
      <w:r w:rsidRPr="009C090C">
        <w:rPr>
          <w:rFonts w:ascii="Times New Roman" w:hAnsi="Times New Roman"/>
          <w:color w:val="000000"/>
        </w:rPr>
        <w:t>4</w:t>
      </w:r>
      <w:r w:rsidRPr="00AA68A1">
        <w:rPr>
          <w:rFonts w:ascii="Times New Roman" w:hAnsi="Times New Roman"/>
          <w:color w:val="000000"/>
        </w:rPr>
        <w:t xml:space="preserve"> osób.</w:t>
      </w:r>
    </w:p>
    <w:p w:rsidR="00B95EBA" w:rsidRDefault="00B95EBA" w:rsidP="00824CAF">
      <w:pPr>
        <w:pStyle w:val="ListParagraph"/>
        <w:numPr>
          <w:ilvl w:val="0"/>
          <w:numId w:val="43"/>
        </w:num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</w:t>
      </w:r>
      <w:r w:rsidRPr="009C090C">
        <w:rPr>
          <w:rFonts w:ascii="Times New Roman" w:hAnsi="Times New Roman"/>
          <w:color w:val="000000"/>
        </w:rPr>
        <w:t xml:space="preserve">erminy wykonania usługi transportu na </w:t>
      </w:r>
      <w:r>
        <w:rPr>
          <w:rFonts w:ascii="Times New Roman" w:hAnsi="Times New Roman"/>
          <w:color w:val="000000"/>
        </w:rPr>
        <w:t xml:space="preserve">poszczególnych </w:t>
      </w:r>
      <w:r w:rsidRPr="009C090C">
        <w:rPr>
          <w:rFonts w:ascii="Times New Roman" w:hAnsi="Times New Roman"/>
          <w:color w:val="000000"/>
        </w:rPr>
        <w:t>tras</w:t>
      </w:r>
      <w:r>
        <w:rPr>
          <w:rFonts w:ascii="Times New Roman" w:hAnsi="Times New Roman"/>
          <w:color w:val="000000"/>
        </w:rPr>
        <w:t>ach</w:t>
      </w:r>
      <w:r w:rsidRPr="009C090C">
        <w:rPr>
          <w:rFonts w:ascii="Times New Roman" w:hAnsi="Times New Roman"/>
          <w:color w:val="000000"/>
        </w:rPr>
        <w:t>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20"/>
        <w:gridCol w:w="1520"/>
        <w:gridCol w:w="1979"/>
        <w:gridCol w:w="5132"/>
      </w:tblGrid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b/>
                <w:bCs/>
                <w:color w:val="000000"/>
                <w:lang w:eastAsia="pl-PL"/>
              </w:rPr>
              <w:t>L.P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b/>
                <w:bCs/>
                <w:color w:val="000000"/>
                <w:lang w:eastAsia="pl-PL"/>
              </w:rPr>
              <w:t>data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b/>
                <w:bCs/>
                <w:color w:val="000000"/>
                <w:lang w:eastAsia="pl-PL"/>
              </w:rPr>
              <w:t>dzień tygodnia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b/>
                <w:bCs/>
                <w:color w:val="000000"/>
                <w:lang w:eastAsia="pl-PL"/>
              </w:rPr>
              <w:t>trasa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22.11.2019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Tarnów III LO - Kraków – Tarnów III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2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29.11.2019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Tuchów - Kraków - Tuchów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3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06.12.2019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Tuchów - Kraków - Tuchów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4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13.12.2019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Tarnów III LO - Kraków – Tarnów III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5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20.12.2019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Tarnów III LO - Kraków – Tarnów III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6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10.01.2020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Tarnów III LO - Kraków – Tarnów III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7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17.01.2020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Tuchów - Kraków - Tuchów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8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24.01.2020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Tarnów III LO - Kraków – Tarnów III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10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14.02.2020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Tuchów - Kraków - Tuchów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11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21.02.2020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Tarnów III LO - Kraków – Tarnów III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12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28.02.2020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Tuchów - Kraków - Tuchów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13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06.03.2020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Tarnów III LO - Kraków – Tarnów III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14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13.03.2020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15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20.03.2020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16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27.03.2020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17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03.04.2020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18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17.04.2020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19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24.04.2020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20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08.05.2020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21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15.05.2020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22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22.05.2020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Tarnów IV LO - Kraków – Tarnów IV</w:t>
            </w:r>
            <w:r w:rsidRPr="009559F9">
              <w:rPr>
                <w:rFonts w:ascii="Times New Roman" w:hAnsi="Times New Roman"/>
                <w:color w:val="000000"/>
                <w:lang w:eastAsia="pl-PL"/>
              </w:rPr>
              <w:t xml:space="preserve"> LO</w:t>
            </w:r>
          </w:p>
        </w:tc>
      </w:tr>
      <w:tr w:rsidR="00B95EBA" w:rsidRPr="002821A4" w:rsidTr="00A76BBD">
        <w:trPr>
          <w:trHeight w:val="300"/>
          <w:jc w:val="center"/>
        </w:trPr>
        <w:tc>
          <w:tcPr>
            <w:tcW w:w="720" w:type="dxa"/>
            <w:noWrap/>
            <w:vAlign w:val="bottom"/>
          </w:tcPr>
          <w:p w:rsidR="00B95EBA" w:rsidRPr="009559F9" w:rsidRDefault="00B95EBA" w:rsidP="003B5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23</w:t>
            </w:r>
          </w:p>
        </w:tc>
        <w:tc>
          <w:tcPr>
            <w:tcW w:w="1520" w:type="dxa"/>
            <w:noWrap/>
            <w:vAlign w:val="bottom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color w:val="000000"/>
                <w:lang w:eastAsia="pl-PL"/>
              </w:rPr>
              <w:t>05.06.2020</w:t>
            </w:r>
          </w:p>
        </w:tc>
        <w:tc>
          <w:tcPr>
            <w:tcW w:w="1979" w:type="dxa"/>
          </w:tcPr>
          <w:p w:rsidR="00B95EBA" w:rsidRPr="009559F9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piątek</w:t>
            </w:r>
          </w:p>
        </w:tc>
        <w:tc>
          <w:tcPr>
            <w:tcW w:w="5132" w:type="dxa"/>
            <w:noWrap/>
            <w:vAlign w:val="bottom"/>
          </w:tcPr>
          <w:p w:rsidR="00B95EBA" w:rsidRDefault="00B95EBA" w:rsidP="00A76B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  <w:r w:rsidRPr="009559F9">
              <w:rPr>
                <w:rFonts w:ascii="Times New Roman" w:hAnsi="Times New Roman"/>
                <w:color w:val="000000"/>
                <w:lang w:eastAsia="pl-PL"/>
              </w:rPr>
              <w:t>Tarnów III LO - Kraków – Tarnów III LO</w:t>
            </w:r>
          </w:p>
        </w:tc>
      </w:tr>
    </w:tbl>
    <w:p w:rsidR="00B95EBA" w:rsidRPr="00AA68A1" w:rsidRDefault="00B95EBA" w:rsidP="00824CAF">
      <w:pPr>
        <w:pStyle w:val="ListParagraph"/>
        <w:spacing w:line="360" w:lineRule="auto"/>
        <w:rPr>
          <w:rFonts w:ascii="Times New Roman" w:hAnsi="Times New Roman"/>
        </w:rPr>
      </w:pPr>
    </w:p>
    <w:p w:rsidR="00B95EBA" w:rsidRPr="00AA68A1" w:rsidRDefault="00B95EBA" w:rsidP="00824CAF">
      <w:pPr>
        <w:pStyle w:val="ListParagraph"/>
        <w:numPr>
          <w:ilvl w:val="0"/>
          <w:numId w:val="43"/>
        </w:numPr>
        <w:spacing w:line="360" w:lineRule="auto"/>
        <w:rPr>
          <w:rFonts w:ascii="Times New Roman" w:hAnsi="Times New Roman"/>
        </w:rPr>
      </w:pPr>
      <w:r w:rsidRPr="00AA68A1">
        <w:rPr>
          <w:rFonts w:ascii="Times New Roman" w:hAnsi="Times New Roman"/>
          <w:color w:val="000000"/>
        </w:rPr>
        <w:t>Wykonawca zobowiązany jest uwzględnić wykonywanie transportu drogami płatnymi i poniesienie kosztów tych opłat.</w:t>
      </w:r>
      <w:r w:rsidRPr="00AA68A1" w:rsidDel="00BB4107">
        <w:rPr>
          <w:rFonts w:ascii="Times New Roman" w:hAnsi="Times New Roman"/>
          <w:color w:val="000000"/>
        </w:rPr>
        <w:t xml:space="preserve"> </w:t>
      </w:r>
    </w:p>
    <w:p w:rsidR="00B95EBA" w:rsidRPr="00AA68A1" w:rsidRDefault="00B95EBA" w:rsidP="00824CAF">
      <w:pPr>
        <w:pStyle w:val="Default"/>
        <w:numPr>
          <w:ilvl w:val="0"/>
          <w:numId w:val="43"/>
        </w:numPr>
        <w:spacing w:after="8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A68A1">
        <w:rPr>
          <w:rFonts w:ascii="Times New Roman" w:hAnsi="Times New Roman" w:cs="Times New Roman"/>
          <w:sz w:val="22"/>
          <w:szCs w:val="22"/>
        </w:rPr>
        <w:t>Wykonawca ma prawo, po uzgodnieniu tego z Zamawiającym, dokonać modyfikacji lub podziału wyszczególnionych tras, jeżeli ma to uzasadnienie ekonomiczne, i nie wpływa na prawidłowe wykonanie usługi transportu.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</w:rPr>
      </w:pPr>
      <w:r w:rsidRPr="00AA68A1">
        <w:rPr>
          <w:rFonts w:ascii="Times New Roman" w:hAnsi="Times New Roman"/>
        </w:rPr>
        <w:t>Zamawiający zapewni Wykonawcy miejsce parkingowe dla pojazdu na terenie Kampusu UEK przy ul. Rakowickiej 27 w terminach transportu, jako przystanku końcowego i początkowego (w trasie powrotnej).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 xml:space="preserve">W całym okresie realizacji zamówienia, Zamawiający uprawniony będzie do dokonania nie więcej niż </w:t>
      </w:r>
      <w:r>
        <w:rPr>
          <w:rFonts w:ascii="Times New Roman" w:hAnsi="Times New Roman"/>
        </w:rPr>
        <w:t>6</w:t>
      </w:r>
      <w:r w:rsidRPr="009C090C">
        <w:rPr>
          <w:rFonts w:ascii="Times New Roman" w:hAnsi="Times New Roman"/>
        </w:rPr>
        <w:t xml:space="preserve"> (słownie: </w:t>
      </w:r>
      <w:r>
        <w:rPr>
          <w:rFonts w:ascii="Times New Roman" w:hAnsi="Times New Roman"/>
        </w:rPr>
        <w:t>czterech</w:t>
      </w:r>
      <w:r w:rsidRPr="009C090C">
        <w:rPr>
          <w:rFonts w:ascii="Times New Roman" w:hAnsi="Times New Roman"/>
        </w:rPr>
        <w:t xml:space="preserve">) zmian lub anulacji terminów transportu (łącznie dla wszystkich tras). Zmiana terminu transportu polegać będzie na wskazaniu przez Zamawiającego innego terminu wykonania usługi na tej samej trasie, przypadającego w okresie realizacji zamówienia. Anulowanie terminu transportu polegać będzie na wskazaniu terminu transportu na danej trasie, w którym usługa w ogóle nie zostanie zrealizowana. Z tytułu zmiany terminu lub anulacji terminu na danej trasie, Wykonawcy nie będą przysługiwały w stosunku do Zamawiającego żadne roszczenia, w tym roszczenia finansowe. 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uppressAutoHyphens/>
        <w:snapToGrid w:val="0"/>
        <w:spacing w:after="120" w:line="360" w:lineRule="auto"/>
        <w:contextualSpacing w:val="0"/>
        <w:jc w:val="both"/>
        <w:rPr>
          <w:rFonts w:ascii="Times New Roman" w:hAnsi="Times New Roman"/>
          <w:b/>
        </w:rPr>
      </w:pPr>
      <w:r w:rsidRPr="009C090C">
        <w:rPr>
          <w:rFonts w:ascii="Times New Roman" w:hAnsi="Times New Roman"/>
        </w:rPr>
        <w:t>Wykonawca zobowiązany jest realizować transport wyłącznie pojazdami gwarantującymi odpowiedni poziom bezpieczeństwa i jakości transportu, w tym pojazdami:</w:t>
      </w:r>
    </w:p>
    <w:p w:rsidR="00B95EBA" w:rsidRPr="009C090C" w:rsidRDefault="00B95EBA" w:rsidP="00824CAF">
      <w:pPr>
        <w:pStyle w:val="ListParagraph"/>
        <w:numPr>
          <w:ilvl w:val="1"/>
          <w:numId w:val="43"/>
        </w:numPr>
        <w:suppressAutoHyphens/>
        <w:spacing w:after="0" w:line="360" w:lineRule="auto"/>
        <w:ind w:left="1211"/>
        <w:jc w:val="both"/>
        <w:rPr>
          <w:rFonts w:ascii="Times New Roman" w:hAnsi="Times New Roman"/>
          <w:b/>
        </w:rPr>
      </w:pPr>
      <w:r w:rsidRPr="009C090C">
        <w:rPr>
          <w:rFonts w:ascii="Times New Roman" w:hAnsi="Times New Roman"/>
        </w:rPr>
        <w:t>które zostały wyprodukowane nie wcześniej niż przed 2004 rokiem;</w:t>
      </w:r>
    </w:p>
    <w:p w:rsidR="00B95EBA" w:rsidRPr="009C090C" w:rsidRDefault="00B95EBA" w:rsidP="00824CAF">
      <w:pPr>
        <w:pStyle w:val="ListParagraph"/>
        <w:numPr>
          <w:ilvl w:val="1"/>
          <w:numId w:val="43"/>
        </w:numPr>
        <w:suppressAutoHyphens/>
        <w:spacing w:after="0" w:line="360" w:lineRule="auto"/>
        <w:ind w:left="1211"/>
        <w:jc w:val="both"/>
        <w:rPr>
          <w:rFonts w:ascii="Times New Roman" w:hAnsi="Times New Roman"/>
          <w:b/>
        </w:rPr>
      </w:pPr>
      <w:r w:rsidRPr="009C090C">
        <w:rPr>
          <w:rFonts w:ascii="Times New Roman" w:hAnsi="Times New Roman"/>
        </w:rPr>
        <w:t>które pozostają wyposażone co najmniej w: miejsca siedzące dla każdego pasażera, pasy bezpieczeństwa dla każdego pasażera, nawiewy powietrza, klimatyzację;</w:t>
      </w:r>
    </w:p>
    <w:p w:rsidR="00B95EBA" w:rsidRPr="009C090C" w:rsidRDefault="00B95EBA" w:rsidP="00824CAF">
      <w:pPr>
        <w:pStyle w:val="ListParagraph"/>
        <w:numPr>
          <w:ilvl w:val="1"/>
          <w:numId w:val="43"/>
        </w:numPr>
        <w:suppressAutoHyphens/>
        <w:spacing w:after="0" w:line="360" w:lineRule="auto"/>
        <w:ind w:left="1211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>których stan czystości pojazdów i panujące w nich warunki sanitarne zapewniają przewóz dzieci bezpieczny dla ich zdrowia;</w:t>
      </w:r>
    </w:p>
    <w:p w:rsidR="00B95EBA" w:rsidRPr="009C090C" w:rsidRDefault="00B95EBA" w:rsidP="00824CAF">
      <w:pPr>
        <w:pStyle w:val="ListParagraph"/>
        <w:numPr>
          <w:ilvl w:val="1"/>
          <w:numId w:val="43"/>
        </w:numPr>
        <w:suppressAutoHyphens/>
        <w:spacing w:after="0" w:line="360" w:lineRule="auto"/>
        <w:ind w:left="1211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>do korzystania, z których w celu wykonywania niniejszej umowy, przysługuje Wykonawcy tytuł prawny;</w:t>
      </w:r>
    </w:p>
    <w:p w:rsidR="00B95EBA" w:rsidRPr="009C090C" w:rsidRDefault="00B95EBA" w:rsidP="00824CAF">
      <w:pPr>
        <w:pStyle w:val="ListParagraph"/>
        <w:numPr>
          <w:ilvl w:val="1"/>
          <w:numId w:val="43"/>
        </w:numPr>
        <w:suppressAutoHyphens/>
        <w:snapToGrid w:val="0"/>
        <w:spacing w:after="120" w:line="360" w:lineRule="auto"/>
        <w:ind w:left="1211" w:hanging="357"/>
        <w:contextualSpacing w:val="0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>które są ubezpieczone w zakresie odpowiedzialności OC (odpowiedzialności cywilnej) posiadaczy pojazdów mechanicznych oraz NNW (następstw nieszczęśliwych wypadków) pasażerów pojazdów mechanicznych, za wszelkie szkody mogące powstać w związku z ruchem tych pojazdów – na żądanie Zamawiającego Wykonawca będzie zobowiązany do okazania aktualnej polisy ubezpieczeniowej OC i NNW.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uppressAutoHyphens/>
        <w:snapToGrid w:val="0"/>
        <w:spacing w:after="120" w:line="360" w:lineRule="auto"/>
        <w:ind w:hanging="357"/>
        <w:contextualSpacing w:val="0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 xml:space="preserve">Wykonawca zobowiązuje się do niezwłocznego zapewnienia transportu zastępczego w cenie i na warunkach określonych Umową oraz Ofertą Wykonawcy (kryterium oceny ofert) w przypadku awarii pojazdu skierowanego do wykonania transportu lub innych okoliczności uniemożliwiających przewóz osób leżących po stronie Wykonawcy, w tym w szczególności choroby kierowcy, czy stwierdzenia innej niezdolności kierowcy do wykonania transportu. Jeżeli w trakcie wykonywania transportu dojdzie do sytuacji uniemożliwiającej dalszą jazdę (art. awaria pojazdu, zatrzymanie środka transportu) podstawienie zastępczego pojazdu nastąpi w czasie wskazanym w ofercie Wykonawcy od momentu wystąpienia tej sytuacji. 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 xml:space="preserve">Szczegółowy zakres i sposób realizacji zamówienia określają łącznie: </w:t>
      </w:r>
    </w:p>
    <w:p w:rsidR="00B95EBA" w:rsidRPr="009C090C" w:rsidRDefault="00B95EBA" w:rsidP="00824CAF">
      <w:pPr>
        <w:pStyle w:val="ListParagraph"/>
        <w:numPr>
          <w:ilvl w:val="1"/>
          <w:numId w:val="43"/>
        </w:numPr>
        <w:suppressAutoHyphens/>
        <w:spacing w:after="0" w:line="360" w:lineRule="auto"/>
        <w:ind w:left="1211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>niniejszy załącznik do SIWZ – Opis przedmiotu zamówienia;</w:t>
      </w:r>
    </w:p>
    <w:p w:rsidR="00B95EBA" w:rsidRPr="009C090C" w:rsidRDefault="00B95EBA" w:rsidP="00824CAF">
      <w:pPr>
        <w:pStyle w:val="ListParagraph"/>
        <w:numPr>
          <w:ilvl w:val="1"/>
          <w:numId w:val="43"/>
        </w:numPr>
        <w:suppressAutoHyphens/>
        <w:spacing w:after="0" w:line="360" w:lineRule="auto"/>
        <w:ind w:left="1211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>Wzór umowy – Wykonawca zobowiązany jest zrealizować zamówienia na zasadach i warunkach opisanych we Wzorze umowy;</w:t>
      </w:r>
    </w:p>
    <w:p w:rsidR="00B95EBA" w:rsidRPr="009C090C" w:rsidRDefault="00B95EBA" w:rsidP="00824CAF">
      <w:pPr>
        <w:pStyle w:val="ListParagraph"/>
        <w:numPr>
          <w:ilvl w:val="1"/>
          <w:numId w:val="43"/>
        </w:numPr>
        <w:suppressAutoHyphens/>
        <w:snapToGrid w:val="0"/>
        <w:spacing w:after="120" w:line="360" w:lineRule="auto"/>
        <w:ind w:left="1211" w:hanging="357"/>
        <w:contextualSpacing w:val="0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>Obowiązujące przepisy dotyczące wykonywania transportu drogowego osób oraz regulujące zasady pracy kierowcy pojazdów przewożących osoby.</w:t>
      </w:r>
    </w:p>
    <w:p w:rsidR="00B95EBA" w:rsidRPr="009C090C" w:rsidRDefault="00B95EBA" w:rsidP="00824CAF">
      <w:pPr>
        <w:pStyle w:val="ListParagraph"/>
        <w:numPr>
          <w:ilvl w:val="0"/>
          <w:numId w:val="43"/>
        </w:numPr>
        <w:suppressAutoHyphens/>
        <w:snapToGrid w:val="0"/>
        <w:spacing w:after="120" w:line="360" w:lineRule="auto"/>
        <w:ind w:hanging="357"/>
        <w:contextualSpacing w:val="0"/>
        <w:jc w:val="both"/>
        <w:rPr>
          <w:rFonts w:ascii="Times New Roman" w:hAnsi="Times New Roman"/>
        </w:rPr>
      </w:pPr>
      <w:r w:rsidRPr="009C090C">
        <w:rPr>
          <w:rFonts w:ascii="Times New Roman" w:hAnsi="Times New Roman"/>
        </w:rPr>
        <w:t>Wspólny Słownik Zamówień CPV: 60.10.00.00-9 Usługi w zakresie transportu drogowego.</w:t>
      </w:r>
    </w:p>
    <w:p w:rsidR="00B95EBA" w:rsidRPr="009C090C" w:rsidRDefault="00B95EBA" w:rsidP="00824CAF">
      <w:pPr>
        <w:pStyle w:val="ListParagraph"/>
        <w:spacing w:line="360" w:lineRule="auto"/>
        <w:rPr>
          <w:rFonts w:ascii="Times New Roman" w:hAnsi="Times New Roman"/>
        </w:rPr>
      </w:pPr>
    </w:p>
    <w:p w:rsidR="00B95EBA" w:rsidRPr="00AD724A" w:rsidRDefault="00B95EBA" w:rsidP="00AD724A">
      <w:bookmarkStart w:id="0" w:name="_GoBack"/>
      <w:bookmarkEnd w:id="0"/>
    </w:p>
    <w:sectPr w:rsidR="00B95EBA" w:rsidRPr="00AD724A" w:rsidSect="0015345F">
      <w:headerReference w:type="default" r:id="rId7"/>
      <w:footerReference w:type="default" r:id="rId8"/>
      <w:pgSz w:w="11906" w:h="16838" w:code="9"/>
      <w:pgMar w:top="1843" w:right="1274" w:bottom="2410" w:left="993" w:header="794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EBA" w:rsidRDefault="00B95EBA" w:rsidP="00F01043">
      <w:pPr>
        <w:spacing w:after="0" w:line="240" w:lineRule="auto"/>
      </w:pPr>
      <w:r>
        <w:separator/>
      </w:r>
    </w:p>
  </w:endnote>
  <w:endnote w:type="continuationSeparator" w:id="0">
    <w:p w:rsidR="00B95EBA" w:rsidRDefault="00B95EBA" w:rsidP="00F01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EBA" w:rsidRDefault="00B95EBA" w:rsidP="00A30439">
    <w:pPr>
      <w:pStyle w:val="Footer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5" o:spid="_x0000_s2049" type="#_x0000_t202" style="position:absolute;margin-left:225pt;margin-top:6.3pt;width:281.25pt;height:79.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" strokeweight=".5pt">
          <v:textbox style="mso-next-textbox:#Pole tekstowe 5">
            <w:txbxContent>
              <w:p w:rsidR="00B95EBA" w:rsidRPr="00A22CD2" w:rsidRDefault="00B95EBA" w:rsidP="00A30439">
                <w:pPr>
                  <w:pStyle w:val="SUBBL"/>
                  <w:jc w:val="both"/>
                  <w:rPr>
                    <w:rFonts w:cs="Calibri"/>
                    <w:color w:val="000000"/>
                    <w:sz w:val="18"/>
                    <w:szCs w:val="18"/>
                    <w:lang w:val="pl-PL"/>
                  </w:rPr>
                </w:pP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 xml:space="preserve">Projekt pt. </w:t>
                </w:r>
                <w:r w:rsidRPr="00BC2B57">
                  <w:rPr>
                    <w:rFonts w:ascii="Calibri" w:hAnsi="Calibri" w:cs="Calibri"/>
                    <w:i/>
                    <w:iCs/>
                    <w:color w:val="000000"/>
                    <w:sz w:val="18"/>
                    <w:szCs w:val="18"/>
                    <w:lang w:val="pl-PL"/>
                  </w:rPr>
                  <w:t>Akademia Kreatywności – pomysł, potencjał, przedsiębiorca</w:t>
                </w: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 xml:space="preserve"> realizowany jest w ramach Programu Operacyjnego Wiedza Edukacja Rozwój 2014-2020 współfinansowanego ze środków Europejskiego Funduszu Społecznego, nr umowy: </w:t>
                </w:r>
                <w:r w:rsidRPr="00A22CD2">
                  <w:rPr>
                    <w:rFonts w:ascii="Arial" w:hAnsi="Arial" w:cs="Arial"/>
                    <w:color w:val="000000"/>
                    <w:sz w:val="18"/>
                    <w:szCs w:val="18"/>
                    <w:lang w:val="pl-PL"/>
                  </w:rPr>
                  <w:t>POWR.03.01.00-00-T45/18-00</w:t>
                </w: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>. Kwota dofinansowania ze środków europejskich: 873 005,45 zł. Całkowita wartość projektu to 1 035 839,40 zł.</w:t>
                </w:r>
              </w:p>
              <w:p w:rsidR="00B95EBA" w:rsidRPr="005878C2" w:rsidRDefault="00B95EBA" w:rsidP="00A30439">
                <w:pPr>
                  <w:jc w:val="both"/>
                  <w:rPr>
                    <w:sz w:val="18"/>
                    <w:szCs w:val="18"/>
                  </w:rPr>
                </w:pPr>
              </w:p>
            </w:txbxContent>
          </v:textbox>
          <w10:wrap anchorx="margin"/>
        </v:shape>
      </w:pict>
    </w:r>
    <w:r w:rsidRPr="005C0D91">
      <w:rPr>
        <w:rFonts w:cs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60" o:spid="_x0000_i1028" type="#_x0000_t75" style="width:67.5pt;height:75.75pt;visibility:visible">
          <v:imagedata r:id="rId1" o:title=""/>
        </v:shape>
      </w:pict>
    </w:r>
  </w:p>
  <w:p w:rsidR="00B95EBA" w:rsidRPr="00A30439" w:rsidRDefault="00B95EBA" w:rsidP="00A304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EBA" w:rsidRDefault="00B95EBA" w:rsidP="00F01043">
      <w:pPr>
        <w:spacing w:after="0" w:line="240" w:lineRule="auto"/>
      </w:pPr>
      <w:r>
        <w:separator/>
      </w:r>
    </w:p>
  </w:footnote>
  <w:footnote w:type="continuationSeparator" w:id="0">
    <w:p w:rsidR="00B95EBA" w:rsidRDefault="00B95EBA" w:rsidP="00F01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EBA" w:rsidRPr="00067E02" w:rsidRDefault="00B95EBA" w:rsidP="00067E02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8" o:spid="_x0000_i1026" type="#_x0000_t75" style="width:475.5pt;height:26.2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EF74C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4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6">
    <w:nsid w:val="01332C99"/>
    <w:multiLevelType w:val="hybridMultilevel"/>
    <w:tmpl w:val="9C642E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4513FE6"/>
    <w:multiLevelType w:val="hybridMultilevel"/>
    <w:tmpl w:val="7424EA5E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0558258B"/>
    <w:multiLevelType w:val="hybridMultilevel"/>
    <w:tmpl w:val="A98CED4C"/>
    <w:lvl w:ilvl="0" w:tplc="2FB6BA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0FFF610E"/>
    <w:multiLevelType w:val="multilevel"/>
    <w:tmpl w:val="69D0E43E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  <w:color w:val="FFFFFF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>
    <w:nsid w:val="16100F5A"/>
    <w:multiLevelType w:val="hybridMultilevel"/>
    <w:tmpl w:val="4C885D1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BF5070"/>
    <w:multiLevelType w:val="hybridMultilevel"/>
    <w:tmpl w:val="E5F2FE2C"/>
    <w:lvl w:ilvl="0" w:tplc="E77041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25A44F49"/>
    <w:multiLevelType w:val="hybridMultilevel"/>
    <w:tmpl w:val="570A8E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D33228"/>
    <w:multiLevelType w:val="hybridMultilevel"/>
    <w:tmpl w:val="81C01AB6"/>
    <w:lvl w:ilvl="0" w:tplc="04150019">
      <w:start w:val="1"/>
      <w:numFmt w:val="lowerLetter"/>
      <w:lvlText w:val="%1."/>
      <w:lvlJc w:val="left"/>
      <w:pPr>
        <w:ind w:left="560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4">
    <w:nsid w:val="295D7F83"/>
    <w:multiLevelType w:val="hybridMultilevel"/>
    <w:tmpl w:val="0EB8FE22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2B075A95"/>
    <w:multiLevelType w:val="hybridMultilevel"/>
    <w:tmpl w:val="1CC4D778"/>
    <w:lvl w:ilvl="0" w:tplc="D1C4D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B096F45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D455E5F"/>
    <w:multiLevelType w:val="hybridMultilevel"/>
    <w:tmpl w:val="9C642E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D467F69"/>
    <w:multiLevelType w:val="hybridMultilevel"/>
    <w:tmpl w:val="45A2AB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534828"/>
    <w:multiLevelType w:val="hybridMultilevel"/>
    <w:tmpl w:val="072A34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1204B8F"/>
    <w:multiLevelType w:val="hybridMultilevel"/>
    <w:tmpl w:val="CA84C4A2"/>
    <w:lvl w:ilvl="0" w:tplc="0415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32A070FC"/>
    <w:multiLevelType w:val="hybridMultilevel"/>
    <w:tmpl w:val="88B4E65C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3BBE2E0C"/>
    <w:multiLevelType w:val="hybridMultilevel"/>
    <w:tmpl w:val="7BA62D5A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3DE36C51"/>
    <w:multiLevelType w:val="hybridMultilevel"/>
    <w:tmpl w:val="4630F53E"/>
    <w:lvl w:ilvl="0" w:tplc="5A1672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EAC131D"/>
    <w:multiLevelType w:val="hybridMultilevel"/>
    <w:tmpl w:val="C110F5A8"/>
    <w:lvl w:ilvl="0" w:tplc="4F62C70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4">
    <w:nsid w:val="3F487B54"/>
    <w:multiLevelType w:val="multilevel"/>
    <w:tmpl w:val="39C47460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E4462D"/>
    <w:multiLevelType w:val="hybridMultilevel"/>
    <w:tmpl w:val="A820510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1587C05"/>
    <w:multiLevelType w:val="hybridMultilevel"/>
    <w:tmpl w:val="3B8A99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533997"/>
    <w:multiLevelType w:val="hybridMultilevel"/>
    <w:tmpl w:val="9CBC43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5D956DE"/>
    <w:multiLevelType w:val="hybridMultilevel"/>
    <w:tmpl w:val="7FAECEF8"/>
    <w:lvl w:ilvl="0" w:tplc="5A1672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46840786"/>
    <w:multiLevelType w:val="hybridMultilevel"/>
    <w:tmpl w:val="7C46F884"/>
    <w:lvl w:ilvl="0" w:tplc="9CCE00F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AE72E0"/>
    <w:multiLevelType w:val="hybridMultilevel"/>
    <w:tmpl w:val="78D27A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F2340E3"/>
    <w:multiLevelType w:val="hybridMultilevel"/>
    <w:tmpl w:val="4CA01980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>
    <w:nsid w:val="51F7402B"/>
    <w:multiLevelType w:val="hybridMultilevel"/>
    <w:tmpl w:val="E2C2C7F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53F40387"/>
    <w:multiLevelType w:val="hybridMultilevel"/>
    <w:tmpl w:val="F3663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54172DE"/>
    <w:multiLevelType w:val="hybridMultilevel"/>
    <w:tmpl w:val="D6145B60"/>
    <w:lvl w:ilvl="0" w:tplc="5A1672C2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55B9742C"/>
    <w:multiLevelType w:val="hybridMultilevel"/>
    <w:tmpl w:val="10EEF4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A0C4814"/>
    <w:multiLevelType w:val="hybridMultilevel"/>
    <w:tmpl w:val="81C01AB6"/>
    <w:lvl w:ilvl="0" w:tplc="04150019">
      <w:start w:val="1"/>
      <w:numFmt w:val="lowerLetter"/>
      <w:lvlText w:val="%1."/>
      <w:lvlJc w:val="left"/>
      <w:pPr>
        <w:ind w:left="560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37">
    <w:nsid w:val="5C5C7B7A"/>
    <w:multiLevelType w:val="hybridMultilevel"/>
    <w:tmpl w:val="92565FF2"/>
    <w:lvl w:ilvl="0" w:tplc="5A1672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CD52C6C"/>
    <w:multiLevelType w:val="hybridMultilevel"/>
    <w:tmpl w:val="570A8E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F923AF1"/>
    <w:multiLevelType w:val="hybridMultilevel"/>
    <w:tmpl w:val="282C899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7173969"/>
    <w:multiLevelType w:val="hybridMultilevel"/>
    <w:tmpl w:val="58648180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1">
    <w:nsid w:val="6CF6606E"/>
    <w:multiLevelType w:val="hybridMultilevel"/>
    <w:tmpl w:val="2BD0185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3F675E9"/>
    <w:multiLevelType w:val="hybridMultilevel"/>
    <w:tmpl w:val="9CA26C92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69E60C9"/>
    <w:multiLevelType w:val="hybridMultilevel"/>
    <w:tmpl w:val="752C89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5"/>
  </w:num>
  <w:num w:numId="3">
    <w:abstractNumId w:val="9"/>
  </w:num>
  <w:num w:numId="4">
    <w:abstractNumId w:val="11"/>
  </w:num>
  <w:num w:numId="5">
    <w:abstractNumId w:val="19"/>
  </w:num>
  <w:num w:numId="6">
    <w:abstractNumId w:val="16"/>
  </w:num>
  <w:num w:numId="7">
    <w:abstractNumId w:val="33"/>
  </w:num>
  <w:num w:numId="8">
    <w:abstractNumId w:val="29"/>
  </w:num>
  <w:num w:numId="9">
    <w:abstractNumId w:val="41"/>
  </w:num>
  <w:num w:numId="10">
    <w:abstractNumId w:val="10"/>
  </w:num>
  <w:num w:numId="11">
    <w:abstractNumId w:val="20"/>
  </w:num>
  <w:num w:numId="12">
    <w:abstractNumId w:val="26"/>
  </w:num>
  <w:num w:numId="13">
    <w:abstractNumId w:val="18"/>
  </w:num>
  <w:num w:numId="14">
    <w:abstractNumId w:val="39"/>
  </w:num>
  <w:num w:numId="15">
    <w:abstractNumId w:val="13"/>
  </w:num>
  <w:num w:numId="16">
    <w:abstractNumId w:val="43"/>
  </w:num>
  <w:num w:numId="17">
    <w:abstractNumId w:val="35"/>
  </w:num>
  <w:num w:numId="18">
    <w:abstractNumId w:val="34"/>
  </w:num>
  <w:num w:numId="19">
    <w:abstractNumId w:val="22"/>
  </w:num>
  <w:num w:numId="20">
    <w:abstractNumId w:val="7"/>
  </w:num>
  <w:num w:numId="21">
    <w:abstractNumId w:val="28"/>
  </w:num>
  <w:num w:numId="22">
    <w:abstractNumId w:val="37"/>
  </w:num>
  <w:num w:numId="23">
    <w:abstractNumId w:val="30"/>
  </w:num>
  <w:num w:numId="24">
    <w:abstractNumId w:val="27"/>
  </w:num>
  <w:num w:numId="25">
    <w:abstractNumId w:val="23"/>
  </w:num>
  <w:num w:numId="26">
    <w:abstractNumId w:val="14"/>
  </w:num>
  <w:num w:numId="27">
    <w:abstractNumId w:val="21"/>
  </w:num>
  <w:num w:numId="28">
    <w:abstractNumId w:val="42"/>
  </w:num>
  <w:num w:numId="29">
    <w:abstractNumId w:val="17"/>
  </w:num>
  <w:num w:numId="30">
    <w:abstractNumId w:val="32"/>
  </w:num>
  <w:num w:numId="31">
    <w:abstractNumId w:val="0"/>
  </w:num>
  <w:num w:numId="32">
    <w:abstractNumId w:val="24"/>
  </w:num>
  <w:num w:numId="33">
    <w:abstractNumId w:val="40"/>
  </w:num>
  <w:num w:numId="34">
    <w:abstractNumId w:val="31"/>
  </w:num>
  <w:num w:numId="35">
    <w:abstractNumId w:val="36"/>
  </w:num>
  <w:num w:numId="36">
    <w:abstractNumId w:val="12"/>
  </w:num>
  <w:num w:numId="37">
    <w:abstractNumId w:val="38"/>
  </w:num>
  <w:num w:numId="38">
    <w:abstractNumId w:val="1"/>
  </w:num>
  <w:num w:numId="39">
    <w:abstractNumId w:val="2"/>
  </w:num>
  <w:num w:numId="40">
    <w:abstractNumId w:val="3"/>
  </w:num>
  <w:num w:numId="41">
    <w:abstractNumId w:val="4"/>
  </w:num>
  <w:num w:numId="42">
    <w:abstractNumId w:val="5"/>
  </w:num>
  <w:num w:numId="43">
    <w:abstractNumId w:val="15"/>
  </w:num>
  <w:num w:numId="4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556"/>
    <w:rsid w:val="0001571B"/>
    <w:rsid w:val="00022711"/>
    <w:rsid w:val="0003634A"/>
    <w:rsid w:val="000510AD"/>
    <w:rsid w:val="0006755B"/>
    <w:rsid w:val="00067E02"/>
    <w:rsid w:val="00073095"/>
    <w:rsid w:val="00077EB0"/>
    <w:rsid w:val="00083730"/>
    <w:rsid w:val="00094B0D"/>
    <w:rsid w:val="0009653C"/>
    <w:rsid w:val="000974FA"/>
    <w:rsid w:val="000A0AF5"/>
    <w:rsid w:val="000A47C6"/>
    <w:rsid w:val="000C2A44"/>
    <w:rsid w:val="000D1031"/>
    <w:rsid w:val="0011069F"/>
    <w:rsid w:val="00111E04"/>
    <w:rsid w:val="0015345F"/>
    <w:rsid w:val="00192D33"/>
    <w:rsid w:val="00194753"/>
    <w:rsid w:val="00197CA2"/>
    <w:rsid w:val="001A3932"/>
    <w:rsid w:val="001A7DFF"/>
    <w:rsid w:val="001B140B"/>
    <w:rsid w:val="001B363D"/>
    <w:rsid w:val="001B6DFA"/>
    <w:rsid w:val="001C105C"/>
    <w:rsid w:val="001D189B"/>
    <w:rsid w:val="001D6D3D"/>
    <w:rsid w:val="001F57D6"/>
    <w:rsid w:val="002035AC"/>
    <w:rsid w:val="0020556B"/>
    <w:rsid w:val="00214A6E"/>
    <w:rsid w:val="00221A74"/>
    <w:rsid w:val="00222A19"/>
    <w:rsid w:val="00242A7D"/>
    <w:rsid w:val="00250E92"/>
    <w:rsid w:val="00253984"/>
    <w:rsid w:val="00266E70"/>
    <w:rsid w:val="002821A4"/>
    <w:rsid w:val="0028504D"/>
    <w:rsid w:val="00285C0F"/>
    <w:rsid w:val="002946B2"/>
    <w:rsid w:val="002A2BF9"/>
    <w:rsid w:val="002A56B7"/>
    <w:rsid w:val="002B59F6"/>
    <w:rsid w:val="002C0F29"/>
    <w:rsid w:val="002C39C2"/>
    <w:rsid w:val="002C5E1D"/>
    <w:rsid w:val="002D71E6"/>
    <w:rsid w:val="002E1138"/>
    <w:rsid w:val="002F4802"/>
    <w:rsid w:val="002F7C44"/>
    <w:rsid w:val="00303950"/>
    <w:rsid w:val="003305B2"/>
    <w:rsid w:val="00333C81"/>
    <w:rsid w:val="0034516E"/>
    <w:rsid w:val="00364401"/>
    <w:rsid w:val="0037169E"/>
    <w:rsid w:val="0039661B"/>
    <w:rsid w:val="003A12DF"/>
    <w:rsid w:val="003A2242"/>
    <w:rsid w:val="003A2550"/>
    <w:rsid w:val="003A3454"/>
    <w:rsid w:val="003B4DA8"/>
    <w:rsid w:val="003B55C2"/>
    <w:rsid w:val="003D0C97"/>
    <w:rsid w:val="003D0CD3"/>
    <w:rsid w:val="003D1385"/>
    <w:rsid w:val="003E03E8"/>
    <w:rsid w:val="003E6B39"/>
    <w:rsid w:val="003F6C39"/>
    <w:rsid w:val="00400BBD"/>
    <w:rsid w:val="00446C96"/>
    <w:rsid w:val="00453802"/>
    <w:rsid w:val="0047150C"/>
    <w:rsid w:val="00487AB7"/>
    <w:rsid w:val="0049211F"/>
    <w:rsid w:val="004963D7"/>
    <w:rsid w:val="004A1340"/>
    <w:rsid w:val="004A6ADE"/>
    <w:rsid w:val="004C1A71"/>
    <w:rsid w:val="004D15C3"/>
    <w:rsid w:val="004D1C98"/>
    <w:rsid w:val="004E4832"/>
    <w:rsid w:val="004E6875"/>
    <w:rsid w:val="004F5FE9"/>
    <w:rsid w:val="004F70F8"/>
    <w:rsid w:val="0052606C"/>
    <w:rsid w:val="00565BF1"/>
    <w:rsid w:val="00570BEB"/>
    <w:rsid w:val="005716C0"/>
    <w:rsid w:val="0057411C"/>
    <w:rsid w:val="0058545B"/>
    <w:rsid w:val="005878C2"/>
    <w:rsid w:val="00594187"/>
    <w:rsid w:val="005A4DC3"/>
    <w:rsid w:val="005B2345"/>
    <w:rsid w:val="005C0D91"/>
    <w:rsid w:val="005C44D1"/>
    <w:rsid w:val="005D0696"/>
    <w:rsid w:val="005F344B"/>
    <w:rsid w:val="005F43B0"/>
    <w:rsid w:val="005F482A"/>
    <w:rsid w:val="00602047"/>
    <w:rsid w:val="00605CBE"/>
    <w:rsid w:val="00606B73"/>
    <w:rsid w:val="006136DC"/>
    <w:rsid w:val="00616DD4"/>
    <w:rsid w:val="00624118"/>
    <w:rsid w:val="006414AE"/>
    <w:rsid w:val="00663FAD"/>
    <w:rsid w:val="00684467"/>
    <w:rsid w:val="006B330B"/>
    <w:rsid w:val="006B7F4F"/>
    <w:rsid w:val="006E3973"/>
    <w:rsid w:val="006E5F96"/>
    <w:rsid w:val="006F107C"/>
    <w:rsid w:val="006F3F39"/>
    <w:rsid w:val="0070236D"/>
    <w:rsid w:val="00712986"/>
    <w:rsid w:val="00731820"/>
    <w:rsid w:val="007328D2"/>
    <w:rsid w:val="0074023D"/>
    <w:rsid w:val="007429A4"/>
    <w:rsid w:val="00756168"/>
    <w:rsid w:val="00756E98"/>
    <w:rsid w:val="00757FA1"/>
    <w:rsid w:val="0076257B"/>
    <w:rsid w:val="00764794"/>
    <w:rsid w:val="00766C50"/>
    <w:rsid w:val="007729E9"/>
    <w:rsid w:val="00775FD3"/>
    <w:rsid w:val="00780220"/>
    <w:rsid w:val="00781BC5"/>
    <w:rsid w:val="0079044D"/>
    <w:rsid w:val="00796623"/>
    <w:rsid w:val="00797C5E"/>
    <w:rsid w:val="007B239C"/>
    <w:rsid w:val="007B54A6"/>
    <w:rsid w:val="007B6C57"/>
    <w:rsid w:val="007B7D12"/>
    <w:rsid w:val="007E41E6"/>
    <w:rsid w:val="007F7A4B"/>
    <w:rsid w:val="008003FE"/>
    <w:rsid w:val="00800614"/>
    <w:rsid w:val="008106A7"/>
    <w:rsid w:val="00824CAF"/>
    <w:rsid w:val="00824DA1"/>
    <w:rsid w:val="0084206C"/>
    <w:rsid w:val="008476B1"/>
    <w:rsid w:val="008510A9"/>
    <w:rsid w:val="00853062"/>
    <w:rsid w:val="0086333D"/>
    <w:rsid w:val="00863E45"/>
    <w:rsid w:val="00875C98"/>
    <w:rsid w:val="008962D1"/>
    <w:rsid w:val="008A3FC5"/>
    <w:rsid w:val="008A5A06"/>
    <w:rsid w:val="008A76C3"/>
    <w:rsid w:val="008E3D46"/>
    <w:rsid w:val="00911E88"/>
    <w:rsid w:val="0091396A"/>
    <w:rsid w:val="00930F0D"/>
    <w:rsid w:val="00935FEB"/>
    <w:rsid w:val="00947536"/>
    <w:rsid w:val="00952230"/>
    <w:rsid w:val="00952E2E"/>
    <w:rsid w:val="00954BC8"/>
    <w:rsid w:val="009559F9"/>
    <w:rsid w:val="009565EE"/>
    <w:rsid w:val="00961146"/>
    <w:rsid w:val="00963DA3"/>
    <w:rsid w:val="00982FE4"/>
    <w:rsid w:val="009841F8"/>
    <w:rsid w:val="00985117"/>
    <w:rsid w:val="00986088"/>
    <w:rsid w:val="0098723A"/>
    <w:rsid w:val="00991A6B"/>
    <w:rsid w:val="00993A10"/>
    <w:rsid w:val="009B0267"/>
    <w:rsid w:val="009B4B99"/>
    <w:rsid w:val="009C090C"/>
    <w:rsid w:val="009D246B"/>
    <w:rsid w:val="009E0D35"/>
    <w:rsid w:val="009E33D4"/>
    <w:rsid w:val="009E71B5"/>
    <w:rsid w:val="009F71B0"/>
    <w:rsid w:val="00A21CD2"/>
    <w:rsid w:val="00A22CD2"/>
    <w:rsid w:val="00A30439"/>
    <w:rsid w:val="00A342AB"/>
    <w:rsid w:val="00A656AE"/>
    <w:rsid w:val="00A75E8C"/>
    <w:rsid w:val="00A76BBD"/>
    <w:rsid w:val="00A94558"/>
    <w:rsid w:val="00A97EAF"/>
    <w:rsid w:val="00AA3F6C"/>
    <w:rsid w:val="00AA68A1"/>
    <w:rsid w:val="00AB4F38"/>
    <w:rsid w:val="00AC0CE2"/>
    <w:rsid w:val="00AC375E"/>
    <w:rsid w:val="00AD006B"/>
    <w:rsid w:val="00AD3CC4"/>
    <w:rsid w:val="00AD724A"/>
    <w:rsid w:val="00AD7477"/>
    <w:rsid w:val="00AF464B"/>
    <w:rsid w:val="00B00229"/>
    <w:rsid w:val="00B162F3"/>
    <w:rsid w:val="00B2008D"/>
    <w:rsid w:val="00B227C2"/>
    <w:rsid w:val="00B22A95"/>
    <w:rsid w:val="00B25051"/>
    <w:rsid w:val="00B25CBE"/>
    <w:rsid w:val="00B26308"/>
    <w:rsid w:val="00B5024C"/>
    <w:rsid w:val="00B65D2B"/>
    <w:rsid w:val="00B66465"/>
    <w:rsid w:val="00B72667"/>
    <w:rsid w:val="00B82AE5"/>
    <w:rsid w:val="00B84D2D"/>
    <w:rsid w:val="00B86859"/>
    <w:rsid w:val="00B93358"/>
    <w:rsid w:val="00B95EBA"/>
    <w:rsid w:val="00BB4107"/>
    <w:rsid w:val="00BC1AB5"/>
    <w:rsid w:val="00BC2B57"/>
    <w:rsid w:val="00BD4163"/>
    <w:rsid w:val="00BE67EA"/>
    <w:rsid w:val="00BF76C4"/>
    <w:rsid w:val="00C01A49"/>
    <w:rsid w:val="00C03868"/>
    <w:rsid w:val="00C372BA"/>
    <w:rsid w:val="00C50484"/>
    <w:rsid w:val="00C609B6"/>
    <w:rsid w:val="00C73459"/>
    <w:rsid w:val="00C75941"/>
    <w:rsid w:val="00C942F9"/>
    <w:rsid w:val="00CB0A86"/>
    <w:rsid w:val="00CC49D9"/>
    <w:rsid w:val="00CD0991"/>
    <w:rsid w:val="00CD4BB5"/>
    <w:rsid w:val="00CE6E70"/>
    <w:rsid w:val="00CF24B9"/>
    <w:rsid w:val="00D21DA2"/>
    <w:rsid w:val="00D35B51"/>
    <w:rsid w:val="00D42A94"/>
    <w:rsid w:val="00D56B92"/>
    <w:rsid w:val="00D70DC8"/>
    <w:rsid w:val="00D71237"/>
    <w:rsid w:val="00D762D6"/>
    <w:rsid w:val="00D902D2"/>
    <w:rsid w:val="00DB0674"/>
    <w:rsid w:val="00DB43C3"/>
    <w:rsid w:val="00DD7FBB"/>
    <w:rsid w:val="00E17D54"/>
    <w:rsid w:val="00E21D76"/>
    <w:rsid w:val="00E464E1"/>
    <w:rsid w:val="00E50BC0"/>
    <w:rsid w:val="00E52BBB"/>
    <w:rsid w:val="00E57B6C"/>
    <w:rsid w:val="00E71D94"/>
    <w:rsid w:val="00E75E75"/>
    <w:rsid w:val="00E875A0"/>
    <w:rsid w:val="00EA5FF7"/>
    <w:rsid w:val="00EC2944"/>
    <w:rsid w:val="00EC2D91"/>
    <w:rsid w:val="00EC50E4"/>
    <w:rsid w:val="00EE4664"/>
    <w:rsid w:val="00EE6D3F"/>
    <w:rsid w:val="00EF2EC6"/>
    <w:rsid w:val="00F01043"/>
    <w:rsid w:val="00F03455"/>
    <w:rsid w:val="00F03A78"/>
    <w:rsid w:val="00F046AB"/>
    <w:rsid w:val="00F05BBE"/>
    <w:rsid w:val="00F118EB"/>
    <w:rsid w:val="00F210EC"/>
    <w:rsid w:val="00F30D05"/>
    <w:rsid w:val="00F365CB"/>
    <w:rsid w:val="00F40556"/>
    <w:rsid w:val="00F54C7F"/>
    <w:rsid w:val="00F824CC"/>
    <w:rsid w:val="00F90CD4"/>
    <w:rsid w:val="00F935E4"/>
    <w:rsid w:val="00FB1861"/>
    <w:rsid w:val="00FC27D7"/>
    <w:rsid w:val="00FF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CAF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1069F"/>
    <w:pPr>
      <w:widowControl w:val="0"/>
      <w:autoSpaceDE w:val="0"/>
      <w:autoSpaceDN w:val="0"/>
      <w:spacing w:before="16" w:after="0" w:line="240" w:lineRule="auto"/>
      <w:ind w:left="1386" w:right="1325"/>
      <w:jc w:val="center"/>
      <w:outlineLvl w:val="0"/>
    </w:pPr>
    <w:rPr>
      <w:rFonts w:ascii="Arial" w:hAnsi="Arial" w:cs="Arial"/>
      <w:b/>
      <w:bCs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902D2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069F"/>
    <w:rPr>
      <w:rFonts w:ascii="Arial" w:hAnsi="Arial" w:cs="Arial"/>
      <w:b/>
      <w:bCs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902D2"/>
    <w:rPr>
      <w:rFonts w:ascii="Calibri Light" w:hAnsi="Calibri Light" w:cs="Times New Roman"/>
      <w:color w:val="1F4D78"/>
      <w:sz w:val="24"/>
      <w:szCs w:val="24"/>
    </w:rPr>
  </w:style>
  <w:style w:type="paragraph" w:customStyle="1" w:styleId="Default">
    <w:name w:val="Default"/>
    <w:uiPriority w:val="99"/>
    <w:rsid w:val="000974F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80061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7169E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F01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10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01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1043"/>
    <w:rPr>
      <w:rFonts w:cs="Times New Roman"/>
    </w:rPr>
  </w:style>
  <w:style w:type="paragraph" w:styleId="NoSpacing">
    <w:name w:val="No Spacing"/>
    <w:uiPriority w:val="99"/>
    <w:qFormat/>
    <w:rsid w:val="000D103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D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C9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30395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039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395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3950"/>
    <w:rPr>
      <w:b/>
      <w:bCs/>
    </w:rPr>
  </w:style>
  <w:style w:type="character" w:styleId="FollowedHyperlink">
    <w:name w:val="FollowedHyperlink"/>
    <w:basedOn w:val="DefaultParagraphFont"/>
    <w:uiPriority w:val="99"/>
    <w:semiHidden/>
    <w:rsid w:val="008003FE"/>
    <w:rPr>
      <w:rFonts w:cs="Times New Roman"/>
      <w:color w:val="954F72"/>
      <w:u w:val="single"/>
    </w:rPr>
  </w:style>
  <w:style w:type="paragraph" w:styleId="Revision">
    <w:name w:val="Revision"/>
    <w:hidden/>
    <w:uiPriority w:val="99"/>
    <w:semiHidden/>
    <w:rsid w:val="00F05BBE"/>
    <w:rPr>
      <w:lang w:eastAsia="en-US"/>
    </w:rPr>
  </w:style>
  <w:style w:type="character" w:styleId="Strong">
    <w:name w:val="Strong"/>
    <w:basedOn w:val="DefaultParagraphFont"/>
    <w:uiPriority w:val="99"/>
    <w:qFormat/>
    <w:rsid w:val="00094B0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094B0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D902D2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uiPriority w:val="99"/>
    <w:rsid w:val="001D189B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1D189B"/>
    <w:rPr>
      <w:rFonts w:cs="Times New Roman"/>
      <w:vertAlign w:val="superscript"/>
    </w:rPr>
  </w:style>
  <w:style w:type="paragraph" w:styleId="FootnoteText">
    <w:name w:val="footnote text"/>
    <w:aliases w:val="Podrozdział,Footnote,Podrozdzia3"/>
    <w:basedOn w:val="Normal"/>
    <w:link w:val="FootnoteTextChar"/>
    <w:uiPriority w:val="99"/>
    <w:rsid w:val="001D189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aliases w:val="Podrozdział Char,Footnote Char,Podrozdzia3 Char"/>
    <w:basedOn w:val="DefaultParagraphFont"/>
    <w:link w:val="FootnoteText"/>
    <w:uiPriority w:val="99"/>
    <w:locked/>
    <w:rsid w:val="001D189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UBBL">
    <w:name w:val="SUB BL"/>
    <w:next w:val="Normal"/>
    <w:uiPriority w:val="99"/>
    <w:rsid w:val="005878C2"/>
    <w:rPr>
      <w:rFonts w:ascii="Times New Roman" w:eastAsia="Times New Roman" w:hAnsi="Times New Roman"/>
      <w:color w:val="666633"/>
      <w:sz w:val="24"/>
      <w:szCs w:val="24"/>
      <w:lang w:val="en-US" w:eastAsia="en-US"/>
    </w:rPr>
  </w:style>
  <w:style w:type="character" w:customStyle="1" w:styleId="lrzxr">
    <w:name w:val="lrzxr"/>
    <w:basedOn w:val="DefaultParagraphFont"/>
    <w:uiPriority w:val="99"/>
    <w:rsid w:val="00824CAF"/>
    <w:rPr>
      <w:rFonts w:cs="Times New Roman"/>
    </w:rPr>
  </w:style>
  <w:style w:type="character" w:customStyle="1" w:styleId="ZnakZnak5">
    <w:name w:val="Znak Znak5"/>
    <w:uiPriority w:val="99"/>
    <w:locked/>
    <w:rsid w:val="00A30439"/>
    <w:rPr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942</Words>
  <Characters>5656</Characters>
  <Application>Microsoft Office Outlook</Application>
  <DocSecurity>0</DocSecurity>
  <Lines>0</Lines>
  <Paragraphs>0</Paragraphs>
  <ScaleCrop>false</ScaleCrop>
  <Company>Uniwersytet Ekonomiczny w Krakowie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Smaga-Szczepańczyk</dc:creator>
  <cp:keywords/>
  <dc:description/>
  <cp:lastModifiedBy>zubelm</cp:lastModifiedBy>
  <cp:revision>5</cp:revision>
  <cp:lastPrinted>2019-10-23T10:31:00Z</cp:lastPrinted>
  <dcterms:created xsi:type="dcterms:W3CDTF">2019-10-18T17:10:00Z</dcterms:created>
  <dcterms:modified xsi:type="dcterms:W3CDTF">2019-10-23T10:31:00Z</dcterms:modified>
</cp:coreProperties>
</file>